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9C77678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1F32">
              <w:rPr>
                <w:b/>
                <w:sz w:val="26"/>
                <w:szCs w:val="26"/>
              </w:rPr>
              <w:t>249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52681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36127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36127D">
        <w:rPr>
          <w:b w:val="0"/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7EBD471" w:rsidR="00612811" w:rsidRPr="00336E09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3C7C" w:rsidRPr="00FE3C7C">
        <w:rPr>
          <w:b/>
          <w:bCs/>
          <w:sz w:val="26"/>
          <w:szCs w:val="26"/>
        </w:rPr>
        <w:t>арматуры к СИП</w:t>
      </w:r>
      <w:r w:rsidR="00FE3C7C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FD4D76">
        <w:rPr>
          <w:b/>
          <w:sz w:val="26"/>
          <w:szCs w:val="26"/>
        </w:rPr>
        <w:t>35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336E09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A7A7B3" w14:textId="77777777" w:rsidR="00A21F32" w:rsidRDefault="00A21F32" w:rsidP="00EF4CE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5D9345A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BA2E9F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BEE2D3" wp14:editId="0E10980A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6001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2DA573E0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1F32" w:rsidRPr="00C12BC9" w14:paraId="54BBD19B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665EE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A21F32" w:rsidRPr="00C12BC9" w14:paraId="417C49FA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1504AC1E" w:rsidR="00A21F32" w:rsidRPr="00C12BC9" w:rsidRDefault="00A21F32" w:rsidP="00336E0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283BBC0A" w:rsidR="00A21F32" w:rsidRPr="00C12BC9" w:rsidRDefault="00A21F32" w:rsidP="00FD4D7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1F32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7809CC2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53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E15C5BE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44FE00C" w14:textId="77777777" w:rsidR="00243039" w:rsidRDefault="00243039" w:rsidP="0024303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52CD8E" w14:textId="77777777" w:rsidR="00243039" w:rsidRPr="00612811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A485F9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45C93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50594F" w14:textId="77777777" w:rsidR="00243039" w:rsidRPr="0026458C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7EE060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7290F2" w14:textId="3588EF85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6127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2F9E75" w14:textId="45C77D86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612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DEC2CD" w14:textId="2AFC9605" w:rsidR="00243039" w:rsidRPr="004C22DB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612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3F335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BF6360F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84B664" w14:textId="15A35ED3" w:rsidR="00243039" w:rsidRPr="009E2E20" w:rsidRDefault="00243039" w:rsidP="002430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6127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55E51B" w14:textId="77777777" w:rsidR="00243039" w:rsidRPr="00FB7AEF" w:rsidRDefault="00243039" w:rsidP="00243039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79950" w14:textId="39F2DD24" w:rsidR="00A21F32" w:rsidRDefault="00243039" w:rsidP="00A21F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1F32">
        <w:rPr>
          <w:sz w:val="24"/>
          <w:szCs w:val="24"/>
        </w:rPr>
        <w:t xml:space="preserve"> </w:t>
      </w:r>
      <w:r w:rsidR="00A21F32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349799C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4CB03E8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B619187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918D55C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8BE2B38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28D0CC3" w14:textId="77777777" w:rsidR="0036127D" w:rsidRPr="004F2F5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0EC7289" w14:textId="682F73C6" w:rsidR="0036127D" w:rsidRPr="00DE1E02" w:rsidRDefault="0036127D" w:rsidP="003612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3560DDB0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257F8E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9B4387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7A5CD2" w14:textId="77777777" w:rsidR="00243039" w:rsidRPr="00612811" w:rsidRDefault="00243039" w:rsidP="00243039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47C8C5" w14:textId="77777777" w:rsidR="00243039" w:rsidRDefault="00243039" w:rsidP="002430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EDF75E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37CE21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0EBA0ED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89953C" w14:textId="77777777" w:rsidR="00243039" w:rsidRPr="00DE1E02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B2F29A4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5D4262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C88038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EBBD49" w14:textId="77777777" w:rsidR="00243039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C9644C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199C17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85E816" w14:textId="77777777" w:rsidR="00243039" w:rsidRPr="00612811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2563A3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6C67A3" w14:textId="77777777" w:rsidR="00243039" w:rsidRPr="00530F83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FD0C922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C0ECEC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4E1631" w14:textId="77777777" w:rsidR="00243039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B62467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39F4BA6" w14:textId="77777777" w:rsidR="00243039" w:rsidRPr="00530F83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25FD0B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9694B64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77DFE3D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78F575E" w14:textId="77777777" w:rsidR="00243039" w:rsidRPr="00530F83" w:rsidRDefault="00243039" w:rsidP="002430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179434" w14:textId="77777777" w:rsidR="00243039" w:rsidRPr="00F64478" w:rsidRDefault="00243039" w:rsidP="002430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09D6DAC" w14:textId="77777777" w:rsidR="00243039" w:rsidRDefault="00243039" w:rsidP="002430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855713" w14:textId="77777777" w:rsidR="00243039" w:rsidRPr="00BB6EA4" w:rsidRDefault="00243039" w:rsidP="002430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6A237C" w14:textId="48F707B0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6127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E00CA3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5192B9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767DF4" w14:textId="77777777" w:rsidR="00243039" w:rsidRDefault="00243039" w:rsidP="00243039">
      <w:pPr>
        <w:rPr>
          <w:sz w:val="26"/>
          <w:szCs w:val="26"/>
        </w:rPr>
      </w:pPr>
    </w:p>
    <w:p w14:paraId="28CABCB4" w14:textId="77777777" w:rsidR="00243039" w:rsidRDefault="00243039" w:rsidP="00243039">
      <w:pPr>
        <w:rPr>
          <w:sz w:val="26"/>
          <w:szCs w:val="26"/>
        </w:rPr>
      </w:pPr>
    </w:p>
    <w:p w14:paraId="04B60EAD" w14:textId="77777777" w:rsidR="00243039" w:rsidRDefault="00243039" w:rsidP="002430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5DA8AF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F1D375D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E1B2F1" w14:textId="77777777" w:rsidR="00243039" w:rsidRPr="00612811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243039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8C93" w14:textId="77777777" w:rsidR="008A6346" w:rsidRDefault="008A6346">
      <w:r>
        <w:separator/>
      </w:r>
    </w:p>
  </w:endnote>
  <w:endnote w:type="continuationSeparator" w:id="0">
    <w:p w14:paraId="7D9E0479" w14:textId="77777777" w:rsidR="008A6346" w:rsidRDefault="008A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68E55" w14:textId="77777777" w:rsidR="008A6346" w:rsidRDefault="008A6346">
      <w:r>
        <w:separator/>
      </w:r>
    </w:p>
  </w:footnote>
  <w:footnote w:type="continuationSeparator" w:id="0">
    <w:p w14:paraId="6221540B" w14:textId="77777777" w:rsidR="008A6346" w:rsidRDefault="008A6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27D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8707999C-F717-47FE-9BE5-9B5C3550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80095-BA97-4717-A68E-3095C167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11</cp:revision>
  <cp:lastPrinted>2010-09-30T14:29:00Z</cp:lastPrinted>
  <dcterms:created xsi:type="dcterms:W3CDTF">2016-02-24T10:57:00Z</dcterms:created>
  <dcterms:modified xsi:type="dcterms:W3CDTF">2018-09-26T12:13:00Z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